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196" w:rsidRPr="00EB6178" w:rsidRDefault="00106196" w:rsidP="009C2EF1">
      <w:pPr>
        <w:pStyle w:val="Heading1"/>
        <w:spacing w:after="240"/>
        <w:jc w:val="left"/>
        <w:rPr>
          <w:rFonts w:ascii="Hand writing Mutlu" w:hAnsi="Hand writing Mutlu" w:cs="Hand writing Mutlu"/>
          <w:b w:val="0"/>
          <w:bCs w:val="0"/>
          <w:i/>
          <w:iCs/>
          <w:color w:val="808080"/>
          <w:sz w:val="76"/>
          <w:szCs w:val="76"/>
        </w:rPr>
      </w:pPr>
      <w:r>
        <w:rPr>
          <w:noProof/>
        </w:rPr>
        <w:pict>
          <v:group id="_x0000_s1026" style="position:absolute;margin-left:-1pt;margin-top:11.35pt;width:505pt;height:45.6pt;z-index:251648000" coordorigin="1413,7777" coordsize="9004,600">
            <v:line id="_x0000_s1027" style="position:absolute" from="1413,7777" to="10413,7777"/>
            <v:line id="_x0000_s1028" style="position:absolute" from="1413,7957" to="10413,7957"/>
            <v:line id="_x0000_s1029" style="position:absolute" from="1417,8197" to="10417,8197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  <w:r>
        <w:rPr>
          <w:rFonts w:ascii="Hand writing Mutlu" w:hAnsi="Hand writing Mutlu" w:cs="Hand writing Mutlu"/>
          <w:b w:val="0"/>
          <w:bCs w:val="0"/>
          <w:i/>
          <w:iCs/>
          <w:color w:val="808080"/>
          <w:sz w:val="76"/>
          <w:szCs w:val="76"/>
        </w:rPr>
        <w:t>A A A A A</w:t>
      </w:r>
      <w:r w:rsidRPr="00EB6178">
        <w:rPr>
          <w:rFonts w:ascii="Hand writing Mutlu" w:hAnsi="Hand writing Mutlu" w:cs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106196" w:rsidRPr="00EB6178" w:rsidRDefault="00106196" w:rsidP="009C2EF1">
      <w:pPr>
        <w:pStyle w:val="Heading1"/>
        <w:spacing w:after="240"/>
        <w:jc w:val="left"/>
        <w:rPr>
          <w:rFonts w:ascii="Hand writing Mutlu" w:hAnsi="Hand writing Mutlu" w:cs="Hand writing Mutlu"/>
          <w:b w:val="0"/>
          <w:bCs w:val="0"/>
          <w:i/>
          <w:iCs/>
          <w:color w:val="808080"/>
          <w:sz w:val="76"/>
          <w:szCs w:val="76"/>
        </w:rPr>
      </w:pPr>
      <w:r>
        <w:rPr>
          <w:noProof/>
        </w:rPr>
        <w:pict>
          <v:group id="_x0000_s1033" style="position:absolute;margin-left:-1pt;margin-top:11.35pt;width:505pt;height:45.6pt;z-index:251649024" coordorigin="1413,7777" coordsize="9004,600">
            <v:line id="_x0000_s1034" style="position:absolute" from="1413,7777" to="10413,7777"/>
            <v:line id="_x0000_s1035" style="position:absolute" from="1413,7957" to="10413,7957"/>
            <v:line id="_x0000_s1036" style="position:absolute" from="1417,8197" to="10417,8197"/>
            <v:line id="_x0000_s1037" style="position:absolute" from="1417,8377" to="10417,8377"/>
            <v:line id="_x0000_s1038" style="position:absolute" from="10417,7777" to="10417,8344"/>
            <v:line id="_x0000_s1039" style="position:absolute" from="1417,7777" to="1417,8344"/>
            <w10:wrap side="left"/>
          </v:group>
        </w:pict>
      </w:r>
      <w:r>
        <w:rPr>
          <w:rFonts w:ascii="Hand writing Mutlu" w:hAnsi="Hand writing Mutlu" w:cs="Hand writing Mutlu"/>
          <w:i/>
          <w:iCs/>
          <w:outline/>
          <w:color w:val="800000"/>
          <w:sz w:val="76"/>
          <w:szCs w:val="76"/>
        </w:rPr>
        <w:t>A A A A A</w:t>
      </w:r>
    </w:p>
    <w:p w:rsidR="00106196" w:rsidRPr="00EB6178" w:rsidRDefault="00106196" w:rsidP="009C2EF1">
      <w:pPr>
        <w:pStyle w:val="Heading1"/>
        <w:spacing w:after="240"/>
        <w:jc w:val="left"/>
        <w:rPr>
          <w:rFonts w:ascii="Hand writing Mutlu" w:hAnsi="Hand writing Mutlu" w:cs="Hand writing Mutlu"/>
          <w:b w:val="0"/>
          <w:bCs w:val="0"/>
          <w:i/>
          <w:iCs/>
          <w:color w:val="808080"/>
          <w:sz w:val="76"/>
          <w:szCs w:val="76"/>
        </w:rPr>
      </w:pPr>
      <w:r>
        <w:rPr>
          <w:noProof/>
        </w:rPr>
        <w:pict>
          <v:group id="_x0000_s1040" style="position:absolute;margin-left:-1pt;margin-top:11.35pt;width:505pt;height:45.6pt;z-index:251650048" coordorigin="1413,7777" coordsize="9004,600">
            <v:line id="_x0000_s1041" style="position:absolute" from="1413,7777" to="10413,7777"/>
            <v:line id="_x0000_s1042" style="position:absolute" from="1413,7957" to="10413,7957"/>
            <v:line id="_x0000_s1043" style="position:absolute" from="1417,8197" to="10417,8197"/>
            <v:line id="_x0000_s1044" style="position:absolute" from="1417,8377" to="10417,8377"/>
            <v:line id="_x0000_s1045" style="position:absolute" from="10417,7777" to="10417,8344"/>
            <v:line id="_x0000_s1046" style="position:absolute" from="1417,7777" to="1417,8344"/>
            <w10:wrap side="left"/>
          </v:group>
        </w:pict>
      </w:r>
      <w:r>
        <w:rPr>
          <w:rFonts w:ascii="Hand writing Mutlu" w:hAnsi="Hand writing Mutlu" w:cs="Hand writing Mutlu"/>
          <w:i/>
          <w:iCs/>
          <w:outline/>
          <w:color w:val="800000"/>
          <w:sz w:val="76"/>
          <w:szCs w:val="76"/>
        </w:rPr>
        <w:t>A A A A A A A A</w:t>
      </w:r>
    </w:p>
    <w:p w:rsidR="00106196" w:rsidRPr="00EB6178" w:rsidRDefault="00106196" w:rsidP="009C2EF1">
      <w:pPr>
        <w:pStyle w:val="Heading1"/>
        <w:spacing w:after="240"/>
        <w:jc w:val="left"/>
        <w:rPr>
          <w:rFonts w:ascii="Hand writing Mutlu" w:hAnsi="Hand writing Mutlu" w:cs="Hand writing Mutlu"/>
          <w:b w:val="0"/>
          <w:bCs w:val="0"/>
          <w:i/>
          <w:iCs/>
          <w:color w:val="808080"/>
          <w:sz w:val="76"/>
          <w:szCs w:val="76"/>
        </w:rPr>
      </w:pPr>
      <w:r>
        <w:rPr>
          <w:noProof/>
        </w:rPr>
        <w:pict>
          <v:group id="_x0000_s1047" style="position:absolute;margin-left:-1pt;margin-top:11.35pt;width:505pt;height:45.6pt;z-index:251651072" coordorigin="1413,7777" coordsize="9004,600">
            <v:line id="_x0000_s1048" style="position:absolute" from="1413,7777" to="10413,7777"/>
            <v:line id="_x0000_s1049" style="position:absolute" from="1413,7957" to="10413,7957"/>
            <v:line id="_x0000_s1050" style="position:absolute" from="1417,8197" to="10417,8197"/>
            <v:line id="_x0000_s1051" style="position:absolute" from="1417,8377" to="10417,8377"/>
            <v:line id="_x0000_s1052" style="position:absolute" from="10417,7777" to="10417,8344"/>
            <v:line id="_x0000_s1053" style="position:absolute" from="1417,7777" to="1417,8344"/>
            <w10:wrap side="left"/>
          </v:group>
        </w:pict>
      </w:r>
      <w:r>
        <w:rPr>
          <w:rFonts w:ascii="Hand writing Mutlu" w:hAnsi="Hand writing Mutlu" w:cs="Hand writing Mutlu"/>
          <w:i/>
          <w:iCs/>
          <w:outline/>
          <w:color w:val="800000"/>
          <w:sz w:val="76"/>
          <w:szCs w:val="76"/>
        </w:rPr>
        <w:t xml:space="preserve">A a A a A a A a A </w:t>
      </w:r>
      <w:r>
        <w:rPr>
          <w:rFonts w:ascii="Hand writing Mutlu" w:hAnsi="Hand writing Mutlu" w:cs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r w:rsidRPr="00EB6178">
        <w:rPr>
          <w:rFonts w:ascii="Hand writing Mutlu" w:hAnsi="Hand writing Mutlu" w:cs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106196" w:rsidRPr="00EB6178" w:rsidRDefault="00106196" w:rsidP="009C2EF1">
      <w:pPr>
        <w:pStyle w:val="Heading1"/>
        <w:spacing w:after="240"/>
        <w:jc w:val="left"/>
        <w:rPr>
          <w:rFonts w:ascii="Hand writing Mutlu" w:hAnsi="Hand writing Mutlu" w:cs="Hand writing Mutlu"/>
          <w:b w:val="0"/>
          <w:bCs w:val="0"/>
          <w:i/>
          <w:iCs/>
          <w:color w:val="808080"/>
          <w:sz w:val="76"/>
          <w:szCs w:val="76"/>
        </w:rPr>
      </w:pPr>
      <w:r>
        <w:rPr>
          <w:noProof/>
        </w:rPr>
        <w:pict>
          <v:group id="_x0000_s1054" style="position:absolute;margin-left:-1pt;margin-top:11.35pt;width:505pt;height:45.6pt;z-index:251652096" coordorigin="1413,7777" coordsize="9004,600">
            <v:line id="_x0000_s1055" style="position:absolute" from="1413,7777" to="10413,7777"/>
            <v:line id="_x0000_s1056" style="position:absolute" from="1413,7957" to="10413,7957"/>
            <v:line id="_x0000_s1057" style="position:absolute" from="1417,8197" to="10417,8197"/>
            <v:line id="_x0000_s1058" style="position:absolute" from="1417,8377" to="10417,8377"/>
            <v:line id="_x0000_s1059" style="position:absolute" from="10417,7777" to="10417,8344"/>
            <v:line id="_x0000_s1060" style="position:absolute" from="1417,7777" to="1417,8344"/>
            <w10:wrap side="left"/>
          </v:group>
        </w:pict>
      </w:r>
      <w:r>
        <w:rPr>
          <w:rFonts w:ascii="Hand writing Mutlu" w:hAnsi="Hand writing Mutlu" w:cs="Hand writing Mutlu"/>
          <w:i/>
          <w:iCs/>
          <w:outline/>
          <w:color w:val="800000"/>
          <w:sz w:val="76"/>
          <w:szCs w:val="76"/>
        </w:rPr>
        <w:t xml:space="preserve">A a A a A a A a A </w:t>
      </w:r>
      <w:r w:rsidRPr="00EB6178">
        <w:rPr>
          <w:rFonts w:ascii="Hand writing Mutlu" w:hAnsi="Hand writing Mutlu" w:cs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106196" w:rsidRPr="00EB6178" w:rsidRDefault="00106196" w:rsidP="009C2EF1">
      <w:pPr>
        <w:pStyle w:val="Heading1"/>
        <w:spacing w:after="240"/>
        <w:jc w:val="left"/>
        <w:rPr>
          <w:rFonts w:ascii="Hand writing Mutlu" w:hAnsi="Hand writing Mutlu" w:cs="Hand writing Mutlu"/>
          <w:b w:val="0"/>
          <w:bCs w:val="0"/>
          <w:i/>
          <w:iCs/>
          <w:color w:val="808080"/>
          <w:sz w:val="76"/>
          <w:szCs w:val="76"/>
        </w:rPr>
      </w:pPr>
      <w:r>
        <w:rPr>
          <w:noProof/>
        </w:rPr>
        <w:pict>
          <v:group id="_x0000_s1061" style="position:absolute;margin-left:-1pt;margin-top:11.35pt;width:505pt;height:45.6pt;z-index:251653120" coordorigin="1413,7777" coordsize="9004,600">
            <v:line id="_x0000_s1062" style="position:absolute" from="1413,7777" to="10413,7777"/>
            <v:line id="_x0000_s1063" style="position:absolute" from="1413,7957" to="10413,7957"/>
            <v:line id="_x0000_s1064" style="position:absolute" from="1417,8197" to="10417,8197"/>
            <v:line id="_x0000_s1065" style="position:absolute" from="1417,8377" to="10417,8377"/>
            <v:line id="_x0000_s1066" style="position:absolute" from="10417,7777" to="10417,8344"/>
            <v:line id="_x0000_s1067" style="position:absolute" from="1417,7777" to="1417,8344"/>
            <w10:wrap side="left"/>
          </v:group>
        </w:pict>
      </w:r>
      <w:r>
        <w:rPr>
          <w:rFonts w:ascii="Hand writing Mutlu" w:hAnsi="Hand writing Mutlu" w:cs="Hand writing Mutlu"/>
          <w:i/>
          <w:iCs/>
          <w:outline/>
          <w:color w:val="800000"/>
          <w:sz w:val="76"/>
          <w:szCs w:val="76"/>
        </w:rPr>
        <w:t xml:space="preserve">A a A a A a A a A </w:t>
      </w:r>
      <w:r w:rsidRPr="00EB6178">
        <w:rPr>
          <w:rFonts w:ascii="Hand writing Mutlu" w:hAnsi="Hand writing Mutlu" w:cs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106196" w:rsidRPr="00EB6178" w:rsidRDefault="00106196" w:rsidP="009C2EF1">
      <w:pPr>
        <w:pStyle w:val="Heading1"/>
        <w:spacing w:after="240"/>
        <w:jc w:val="left"/>
        <w:rPr>
          <w:rFonts w:ascii="Hand writing Mutlu" w:hAnsi="Hand writing Mutlu" w:cs="Hand writing Mutlu"/>
          <w:b w:val="0"/>
          <w:bCs w:val="0"/>
          <w:i/>
          <w:iCs/>
          <w:color w:val="808080"/>
          <w:sz w:val="76"/>
          <w:szCs w:val="76"/>
        </w:rPr>
      </w:pPr>
      <w:r>
        <w:rPr>
          <w:noProof/>
        </w:rPr>
        <w:pict>
          <v:group id="_x0000_s1068" style="position:absolute;margin-left:-1pt;margin-top:11.35pt;width:505pt;height:45.6pt;z-index:251654144" coordorigin="1413,7777" coordsize="9004,600">
            <v:line id="_x0000_s1069" style="position:absolute" from="1413,7777" to="10413,7777"/>
            <v:line id="_x0000_s1070" style="position:absolute" from="1413,7957" to="10413,7957"/>
            <v:line id="_x0000_s1071" style="position:absolute" from="1417,8197" to="10417,8197"/>
            <v:line id="_x0000_s1072" style="position:absolute" from="1417,8377" to="10417,8377"/>
            <v:line id="_x0000_s1073" style="position:absolute" from="10417,7777" to="10417,8344"/>
            <v:line id="_x0000_s1074" style="position:absolute" from="1417,7777" to="1417,8344"/>
            <w10:wrap side="left"/>
          </v:group>
        </w:pict>
      </w:r>
      <w:r>
        <w:rPr>
          <w:rFonts w:ascii="Hand writing Mutlu" w:hAnsi="Hand writing Mutlu" w:cs="Hand writing Mutlu"/>
          <w:i/>
          <w:iCs/>
          <w:outline/>
          <w:color w:val="800000"/>
          <w:sz w:val="76"/>
          <w:szCs w:val="76"/>
        </w:rPr>
        <w:t xml:space="preserve">A a A a A a </w:t>
      </w:r>
    </w:p>
    <w:p w:rsidR="00106196" w:rsidRPr="00EB6178" w:rsidRDefault="00106196" w:rsidP="009C2EF1">
      <w:pPr>
        <w:pStyle w:val="Heading1"/>
        <w:spacing w:after="240"/>
        <w:jc w:val="left"/>
        <w:rPr>
          <w:rFonts w:ascii="Hand writing Mutlu" w:hAnsi="Hand writing Mutlu" w:cs="Hand writing Mutlu"/>
          <w:b w:val="0"/>
          <w:bCs w:val="0"/>
          <w:i/>
          <w:iCs/>
          <w:color w:val="808080"/>
          <w:sz w:val="76"/>
          <w:szCs w:val="76"/>
        </w:rPr>
      </w:pPr>
      <w:r>
        <w:rPr>
          <w:noProof/>
        </w:rPr>
        <w:pict>
          <v:group id="_x0000_s1075" style="position:absolute;margin-left:-1pt;margin-top:11.35pt;width:505pt;height:45.6pt;z-index:251655168" coordorigin="1413,7777" coordsize="9004,600">
            <v:line id="_x0000_s1076" style="position:absolute" from="1413,7777" to="10413,7777"/>
            <v:line id="_x0000_s1077" style="position:absolute" from="1413,7957" to="10413,7957"/>
            <v:line id="_x0000_s1078" style="position:absolute" from="1417,8197" to="10417,8197"/>
            <v:line id="_x0000_s1079" style="position:absolute" from="1417,8377" to="10417,8377"/>
            <v:line id="_x0000_s1080" style="position:absolute" from="10417,7777" to="10417,8344"/>
            <v:line id="_x0000_s1081" style="position:absolute" from="1417,7777" to="1417,8344"/>
            <w10:wrap side="left"/>
          </v:group>
        </w:pict>
      </w:r>
      <w:r>
        <w:rPr>
          <w:rFonts w:ascii="Hand writing Mutlu" w:hAnsi="Hand writing Mutlu" w:cs="Hand writing Mutlu"/>
          <w:i/>
          <w:iCs/>
          <w:outline/>
          <w:color w:val="800000"/>
          <w:sz w:val="76"/>
          <w:szCs w:val="76"/>
        </w:rPr>
        <w:t>A a A a</w:t>
      </w:r>
    </w:p>
    <w:p w:rsidR="00106196" w:rsidRPr="00EB6178" w:rsidRDefault="00106196" w:rsidP="009C2EF1">
      <w:pPr>
        <w:pStyle w:val="Heading1"/>
        <w:spacing w:after="240"/>
        <w:jc w:val="left"/>
        <w:rPr>
          <w:rFonts w:ascii="Hand writing Mutlu" w:hAnsi="Hand writing Mutlu" w:cs="Hand writing Mutlu"/>
          <w:b w:val="0"/>
          <w:bCs w:val="0"/>
          <w:i/>
          <w:iCs/>
          <w:color w:val="808080"/>
          <w:sz w:val="76"/>
          <w:szCs w:val="76"/>
        </w:rPr>
      </w:pPr>
      <w:r>
        <w:rPr>
          <w:rFonts w:ascii="Hand writing Mutlu" w:hAnsi="Hand writing Mutlu" w:cs="Hand writing Mutlu"/>
          <w:i/>
          <w:iCs/>
          <w:outline/>
          <w:color w:val="800000"/>
          <w:sz w:val="76"/>
          <w:szCs w:val="76"/>
        </w:rPr>
        <w:t>A</w:t>
      </w:r>
      <w:r>
        <w:rPr>
          <w:noProof/>
        </w:rPr>
        <w:pict>
          <v:group id="_x0000_s1082" style="position:absolute;margin-left:-1pt;margin-top:11.35pt;width:505pt;height:45.6pt;z-index:251656192;mso-position-horizontal-relative:text;mso-position-vertical-relative:text" coordorigin="1413,7777" coordsize="9004,600">
            <v:line id="_x0000_s1083" style="position:absolute" from="1413,7777" to="10413,7777"/>
            <v:line id="_x0000_s1084" style="position:absolute" from="1413,7957" to="10413,7957"/>
            <v:line id="_x0000_s1085" style="position:absolute" from="1417,8197" to="10417,8197"/>
            <v:line id="_x0000_s1086" style="position:absolute" from="1417,8377" to="10417,8377"/>
            <v:line id="_x0000_s1087" style="position:absolute" from="10417,7777" to="10417,8344"/>
            <v:line id="_x0000_s1088" style="position:absolute" from="1417,7777" to="1417,8344"/>
            <w10:wrap side="left"/>
          </v:group>
        </w:pict>
      </w:r>
      <w:r>
        <w:rPr>
          <w:rFonts w:ascii="Hand writing Mutlu" w:hAnsi="Hand writing Mutlu" w:cs="Hand writing Mutlu"/>
          <w:i/>
          <w:iCs/>
          <w:outline/>
          <w:color w:val="800000"/>
          <w:sz w:val="76"/>
          <w:szCs w:val="76"/>
        </w:rPr>
        <w:t xml:space="preserve"> a</w:t>
      </w:r>
      <w:r>
        <w:rPr>
          <w:rFonts w:ascii="Hand writing Mutlu" w:hAnsi="Hand writing Mutlu" w:cs="Hand writing Mutlu"/>
          <w:b w:val="0"/>
          <w:bCs w:val="0"/>
          <w:i/>
          <w:iCs/>
          <w:color w:val="808080"/>
          <w:sz w:val="76"/>
          <w:szCs w:val="76"/>
        </w:rPr>
        <w:t xml:space="preserve">  </w:t>
      </w:r>
      <w:r w:rsidRPr="00EB6178">
        <w:rPr>
          <w:rFonts w:ascii="Hand writing Mutlu" w:hAnsi="Hand writing Mutlu" w:cs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106196" w:rsidRPr="00EB6178" w:rsidRDefault="00106196" w:rsidP="009C2EF1">
      <w:pPr>
        <w:pStyle w:val="Heading1"/>
        <w:spacing w:after="240"/>
        <w:jc w:val="left"/>
        <w:rPr>
          <w:rFonts w:ascii="Hand writing Mutlu" w:hAnsi="Hand writing Mutlu" w:cs="Hand writing Mutlu"/>
          <w:b w:val="0"/>
          <w:bCs w:val="0"/>
          <w:i/>
          <w:iCs/>
          <w:color w:val="808080"/>
          <w:sz w:val="76"/>
          <w:szCs w:val="76"/>
        </w:rPr>
      </w:pPr>
      <w:r>
        <w:rPr>
          <w:noProof/>
        </w:rPr>
        <w:pict>
          <v:group id="_x0000_s1089" style="position:absolute;margin-left:-1pt;margin-top:11.35pt;width:505pt;height:45.6pt;z-index:251657216" coordorigin="1413,7777" coordsize="9004,600">
            <v:line id="_x0000_s1090" style="position:absolute" from="1413,7777" to="10413,7777"/>
            <v:line id="_x0000_s1091" style="position:absolute" from="1413,7957" to="10413,7957"/>
            <v:line id="_x0000_s1092" style="position:absolute" from="1417,8197" to="10417,8197"/>
            <v:line id="_x0000_s1093" style="position:absolute" from="1417,8377" to="10417,8377"/>
            <v:line id="_x0000_s1094" style="position:absolute" from="10417,7777" to="10417,8344"/>
            <v:line id="_x0000_s1095" style="position:absolute" from="1417,7777" to="1417,8344"/>
            <w10:wrap side="left"/>
          </v:group>
        </w:pict>
      </w:r>
      <w:r>
        <w:rPr>
          <w:rFonts w:ascii="Hand writing Mutlu" w:hAnsi="Hand writing Mutlu" w:cs="Hand writing Mutlu"/>
          <w:i/>
          <w:iCs/>
          <w:outline/>
          <w:color w:val="800000"/>
          <w:sz w:val="76"/>
          <w:szCs w:val="76"/>
        </w:rPr>
        <w:t>A a</w:t>
      </w:r>
    </w:p>
    <w:p w:rsidR="00106196" w:rsidRPr="00687332" w:rsidRDefault="00106196" w:rsidP="00687332">
      <w:pPr>
        <w:ind w:right="-733"/>
        <w:rPr>
          <w:rFonts w:ascii="Hand writing Mutlu" w:hAnsi="Hand writing Mutlu" w:cs="Hand writing Mutlu"/>
          <w:b/>
          <w:bCs/>
          <w:outline/>
          <w:sz w:val="220"/>
          <w:szCs w:val="220"/>
        </w:rPr>
      </w:pPr>
      <w:r>
        <w:rPr>
          <w:noProof/>
          <w:lang w:eastAsia="tr-TR"/>
        </w:rPr>
        <w:pict>
          <v:line id="_x0000_s1096" style="position:absolute;z-index:251659264" from="23.25pt,37.5pt" to="380.1pt,37.5pt"/>
        </w:pict>
      </w:r>
      <w:r>
        <w:rPr>
          <w:noProof/>
          <w:lang w:eastAsia="tr-TR"/>
        </w:rPr>
        <w:pict>
          <v:shape id="_x0000_s1097" style="position:absolute;margin-left:18pt;margin-top:122.25pt;width:354.15pt;height:21.6pt;z-index:251658240;mso-position-horizontal:absolute;mso-position-vertical:absolute" coordsize="7083,1" path="m,l7083,e" filled="f">
            <v:path arrowok="t"/>
          </v:shape>
        </w:pict>
      </w:r>
      <w:r>
        <w:rPr>
          <w:noProof/>
          <w:lang w:eastAsia="tr-TR"/>
        </w:rPr>
        <w:pict>
          <v:shape id="_x0000_s1098" style="position:absolute;margin-left:27pt;margin-top:77.8pt;width:353.1pt;height:12.05pt;z-index:251660288;mso-position-horizontal:absolute;mso-position-vertical:absolute" coordsize="7062,1" path="m,l7062,e" filled="f">
            <v:path arrowok="t"/>
          </v:shape>
        </w:pict>
      </w:r>
      <w:r>
        <w:rPr>
          <w:rFonts w:ascii="Hand writing Mutlu" w:hAnsi="Hand writing Mutlu" w:cs="Hand writing Mutlu"/>
          <w:b/>
          <w:bCs/>
          <w:outline/>
          <w:sz w:val="220"/>
          <w:szCs w:val="220"/>
        </w:rPr>
        <w:t xml:space="preserve">A a A  </w:t>
      </w:r>
    </w:p>
    <w:p w:rsidR="00106196" w:rsidRPr="00EB6178" w:rsidRDefault="00106196" w:rsidP="009C2EF1">
      <w:pPr>
        <w:pStyle w:val="Heading1"/>
        <w:spacing w:after="240"/>
        <w:jc w:val="left"/>
        <w:rPr>
          <w:rFonts w:ascii="Hand writing Mutlu" w:hAnsi="Hand writing Mutlu" w:cs="Hand writing Mutlu"/>
          <w:b w:val="0"/>
          <w:bCs w:val="0"/>
          <w:i/>
          <w:iCs/>
          <w:color w:val="808080"/>
          <w:sz w:val="76"/>
          <w:szCs w:val="76"/>
        </w:rPr>
      </w:pPr>
      <w:r>
        <w:rPr>
          <w:noProof/>
        </w:rPr>
        <w:pict>
          <v:group id="_x0000_s1099" style="position:absolute;margin-left:-1pt;margin-top:11.35pt;width:505pt;height:45.6pt;z-index:251661312" coordorigin="1413,7777" coordsize="9004,600">
            <v:line id="_x0000_s1100" style="position:absolute" from="1413,7777" to="10413,7777"/>
            <v:line id="_x0000_s1101" style="position:absolute" from="1413,7957" to="10413,7957"/>
            <v:line id="_x0000_s1102" style="position:absolute" from="1417,8197" to="10417,8197"/>
            <v:line id="_x0000_s1103" style="position:absolute" from="1417,8377" to="10417,8377"/>
            <v:line id="_x0000_s1104" style="position:absolute" from="10417,7777" to="10417,8344"/>
            <v:line id="_x0000_s1105" style="position:absolute" from="1417,7777" to="1417,8344"/>
            <w10:wrap side="left"/>
          </v:group>
        </w:pict>
      </w:r>
      <w:r>
        <w:rPr>
          <w:rFonts w:ascii="Hand writing Mutlu" w:hAnsi="Hand writing Mutlu" w:cs="Hand writing Mutlu"/>
          <w:b w:val="0"/>
          <w:bCs w:val="0"/>
          <w:i/>
          <w:iCs/>
          <w:color w:val="808080"/>
          <w:sz w:val="76"/>
          <w:szCs w:val="76"/>
        </w:rPr>
        <w:t xml:space="preserve">A A A A A A A A  </w:t>
      </w:r>
    </w:p>
    <w:p w:rsidR="00106196" w:rsidRPr="00EB6178" w:rsidRDefault="00106196" w:rsidP="009C2EF1">
      <w:pPr>
        <w:pStyle w:val="Heading1"/>
        <w:spacing w:after="240"/>
        <w:jc w:val="left"/>
        <w:rPr>
          <w:rFonts w:ascii="Hand writing Mutlu" w:hAnsi="Hand writing Mutlu" w:cs="Hand writing Mutlu"/>
          <w:b w:val="0"/>
          <w:bCs w:val="0"/>
          <w:i/>
          <w:iCs/>
          <w:color w:val="808080"/>
          <w:sz w:val="76"/>
          <w:szCs w:val="76"/>
        </w:rPr>
      </w:pPr>
      <w:r>
        <w:rPr>
          <w:noProof/>
        </w:rPr>
        <w:pict>
          <v:group id="_x0000_s1106" style="position:absolute;margin-left:-1pt;margin-top:11.35pt;width:505pt;height:45.6pt;z-index:251662336" coordorigin="1413,7777" coordsize="9004,600">
            <v:line id="_x0000_s1107" style="position:absolute" from="1413,7777" to="10413,7777"/>
            <v:line id="_x0000_s1108" style="position:absolute" from="1413,7957" to="10413,7957"/>
            <v:line id="_x0000_s1109" style="position:absolute" from="1417,8197" to="10417,8197"/>
            <v:line id="_x0000_s1110" style="position:absolute" from="1417,8377" to="10417,8377"/>
            <v:line id="_x0000_s1111" style="position:absolute" from="10417,7777" to="10417,8344"/>
            <v:line id="_x0000_s1112" style="position:absolute" from="1417,7777" to="1417,8344"/>
            <w10:wrap side="left"/>
          </v:group>
        </w:pict>
      </w:r>
      <w:r>
        <w:rPr>
          <w:rFonts w:ascii="Hand writing Mutlu" w:hAnsi="Hand writing Mutlu" w:cs="Hand writing Mutlu"/>
          <w:i/>
          <w:iCs/>
          <w:outline/>
          <w:color w:val="800000"/>
          <w:sz w:val="76"/>
          <w:szCs w:val="76"/>
        </w:rPr>
        <w:t xml:space="preserve">A A A A A A A A </w:t>
      </w:r>
      <w:r w:rsidRPr="00EB6178">
        <w:rPr>
          <w:rFonts w:ascii="Hand writing Mutlu" w:hAnsi="Hand writing Mutlu" w:cs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106196" w:rsidRPr="00EB6178" w:rsidRDefault="00106196" w:rsidP="009C2EF1">
      <w:pPr>
        <w:pStyle w:val="Heading1"/>
        <w:spacing w:after="240"/>
        <w:jc w:val="left"/>
        <w:rPr>
          <w:rFonts w:ascii="Hand writing Mutlu" w:hAnsi="Hand writing Mutlu" w:cs="Hand writing Mutlu"/>
          <w:b w:val="0"/>
          <w:bCs w:val="0"/>
          <w:i/>
          <w:iCs/>
          <w:color w:val="808080"/>
          <w:sz w:val="76"/>
          <w:szCs w:val="76"/>
        </w:rPr>
      </w:pPr>
      <w:r>
        <w:rPr>
          <w:noProof/>
        </w:rPr>
        <w:pict>
          <v:group id="_x0000_s1113" style="position:absolute;margin-left:-1pt;margin-top:11.35pt;width:505pt;height:45.6pt;z-index:251663360" coordorigin="1413,7777" coordsize="9004,600">
            <v:line id="_x0000_s1114" style="position:absolute" from="1413,7777" to="10413,7777"/>
            <v:line id="_x0000_s1115" style="position:absolute" from="1413,7957" to="10413,7957"/>
            <v:line id="_x0000_s1116" style="position:absolute" from="1417,8197" to="10417,8197"/>
            <v:line id="_x0000_s1117" style="position:absolute" from="1417,8377" to="10417,8377"/>
            <v:line id="_x0000_s1118" style="position:absolute" from="10417,7777" to="10417,8344"/>
            <v:line id="_x0000_s1119" style="position:absolute" from="1417,7777" to="1417,8344"/>
            <w10:wrap side="left"/>
          </v:group>
        </w:pict>
      </w:r>
      <w:r>
        <w:rPr>
          <w:rFonts w:ascii="Hand writing Mutlu" w:hAnsi="Hand writing Mutlu" w:cs="Hand writing Mutlu"/>
          <w:i/>
          <w:iCs/>
          <w:outline/>
          <w:color w:val="800000"/>
          <w:sz w:val="76"/>
          <w:szCs w:val="76"/>
        </w:rPr>
        <w:t xml:space="preserve">A A A A A A A A </w:t>
      </w:r>
      <w:r w:rsidRPr="00EB6178">
        <w:rPr>
          <w:rFonts w:ascii="Hand writing Mutlu" w:hAnsi="Hand writing Mutlu" w:cs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106196" w:rsidRPr="00EB6178" w:rsidRDefault="00106196" w:rsidP="009C2EF1">
      <w:pPr>
        <w:pStyle w:val="Heading1"/>
        <w:spacing w:after="240"/>
        <w:jc w:val="left"/>
        <w:rPr>
          <w:rFonts w:ascii="Hand writing Mutlu" w:hAnsi="Hand writing Mutlu" w:cs="Hand writing Mutlu"/>
          <w:b w:val="0"/>
          <w:bCs w:val="0"/>
          <w:i/>
          <w:iCs/>
          <w:color w:val="808080"/>
          <w:sz w:val="76"/>
          <w:szCs w:val="76"/>
        </w:rPr>
      </w:pPr>
      <w:r>
        <w:rPr>
          <w:noProof/>
        </w:rPr>
        <w:pict>
          <v:group id="_x0000_s1120" style="position:absolute;margin-left:-1pt;margin-top:11.35pt;width:505pt;height:45.6pt;z-index:251664384" coordorigin="1413,7777" coordsize="9004,600">
            <v:line id="_x0000_s1121" style="position:absolute" from="1413,7777" to="10413,7777"/>
            <v:line id="_x0000_s1122" style="position:absolute" from="1413,7957" to="10413,7957"/>
            <v:line id="_x0000_s1123" style="position:absolute" from="1417,8197" to="10417,8197"/>
            <v:line id="_x0000_s1124" style="position:absolute" from="1417,8377" to="10417,8377"/>
            <v:line id="_x0000_s1125" style="position:absolute" from="10417,7777" to="10417,8344"/>
            <v:line id="_x0000_s1126" style="position:absolute" from="1417,7777" to="1417,8344"/>
            <w10:wrap side="left"/>
          </v:group>
        </w:pict>
      </w:r>
      <w:r>
        <w:rPr>
          <w:rFonts w:ascii="Hand writing Mutlu" w:hAnsi="Hand writing Mutlu" w:cs="Hand writing Mutlu"/>
          <w:i/>
          <w:iCs/>
          <w:outline/>
          <w:color w:val="800000"/>
          <w:sz w:val="76"/>
          <w:szCs w:val="76"/>
        </w:rPr>
        <w:t xml:space="preserve">A A A  </w:t>
      </w:r>
      <w:r w:rsidRPr="00EB6178">
        <w:rPr>
          <w:rFonts w:ascii="Hand writing Mutlu" w:hAnsi="Hand writing Mutlu" w:cs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106196" w:rsidRDefault="00106196" w:rsidP="009C2EF1">
      <w:pPr>
        <w:pStyle w:val="Heading1"/>
        <w:spacing w:after="240"/>
        <w:jc w:val="left"/>
        <w:rPr>
          <w:rFonts w:cs="Times New Roman"/>
        </w:rPr>
      </w:pPr>
      <w:r>
        <w:rPr>
          <w:noProof/>
        </w:rPr>
        <w:pict>
          <v:group id="_x0000_s1127" style="position:absolute;margin-left:-1pt;margin-top:11.35pt;width:505pt;height:45.6pt;z-index:251665408" coordorigin="1413,7777" coordsize="9004,600">
            <v:line id="_x0000_s1128" style="position:absolute" from="1413,7777" to="10413,7777"/>
            <v:line id="_x0000_s1129" style="position:absolute" from="1413,7957" to="10413,7957"/>
            <v:line id="_x0000_s1130" style="position:absolute" from="1417,8197" to="10417,8197"/>
            <v:line id="_x0000_s1131" style="position:absolute" from="1417,8377" to="10417,8377"/>
            <v:line id="_x0000_s1132" style="position:absolute" from="10417,7777" to="10417,8344"/>
            <v:line id="_x0000_s1133" style="position:absolute" from="1417,7777" to="1417,8344"/>
            <w10:wrap side="left"/>
          </v:group>
        </w:pict>
      </w:r>
      <w:r>
        <w:rPr>
          <w:rFonts w:ascii="Hand writing Mutlu" w:hAnsi="Hand writing Mutlu" w:cs="Hand writing Mutlu"/>
          <w:i/>
          <w:iCs/>
          <w:outline/>
          <w:color w:val="800000"/>
          <w:sz w:val="76"/>
          <w:szCs w:val="76"/>
        </w:rPr>
        <w:t xml:space="preserve">A </w:t>
      </w:r>
    </w:p>
    <w:p w:rsidR="00106196" w:rsidRDefault="00106196" w:rsidP="00687332">
      <w:pPr>
        <w:pStyle w:val="Heading1"/>
        <w:spacing w:after="240"/>
        <w:jc w:val="left"/>
        <w:rPr>
          <w:rFonts w:cs="Times New Roman"/>
        </w:rPr>
      </w:pPr>
      <w:r>
        <w:rPr>
          <w:noProof/>
        </w:rPr>
        <w:pict>
          <v:group id="_x0000_s1134" style="position:absolute;margin-left:-1pt;margin-top:11.35pt;width:505pt;height:45.6pt;z-index:251666432" coordorigin="1413,7777" coordsize="9004,600">
            <v:line id="_x0000_s1135" style="position:absolute" from="1413,7777" to="10413,7777"/>
            <v:line id="_x0000_s1136" style="position:absolute" from="1413,7957" to="10413,7957"/>
            <v:line id="_x0000_s1137" style="position:absolute" from="1417,8197" to="10417,8197"/>
            <v:line id="_x0000_s1138" style="position:absolute" from="1417,8377" to="10417,8377"/>
            <v:line id="_x0000_s1139" style="position:absolute" from="10417,7777" to="10417,8344"/>
            <v:line id="_x0000_s1140" style="position:absolute" from="1417,7777" to="1417,8344"/>
            <w10:wrap side="left"/>
          </v:group>
        </w:pict>
      </w:r>
      <w:r>
        <w:rPr>
          <w:rFonts w:ascii="Hand writing Mutlu" w:hAnsi="Hand writing Mutlu" w:cs="Hand writing Mutlu"/>
          <w:i/>
          <w:iCs/>
          <w:outline/>
          <w:color w:val="800000"/>
          <w:sz w:val="76"/>
          <w:szCs w:val="76"/>
        </w:rPr>
        <w:t xml:space="preserve">A </w:t>
      </w:r>
    </w:p>
    <w:p w:rsidR="00106196" w:rsidRDefault="00106196" w:rsidP="00687332">
      <w:pPr>
        <w:pStyle w:val="Heading1"/>
        <w:spacing w:after="240"/>
        <w:jc w:val="left"/>
        <w:rPr>
          <w:rFonts w:cs="Times New Roman"/>
        </w:rPr>
      </w:pPr>
      <w:r>
        <w:rPr>
          <w:noProof/>
        </w:rPr>
        <w:pict>
          <v:group id="_x0000_s1141" style="position:absolute;margin-left:-1pt;margin-top:11.35pt;width:505pt;height:45.6pt;z-index:251667456" coordorigin="1413,7777" coordsize="9004,600">
            <v:line id="_x0000_s1142" style="position:absolute" from="1413,7777" to="10413,7777"/>
            <v:line id="_x0000_s1143" style="position:absolute" from="1413,7957" to="10413,7957"/>
            <v:line id="_x0000_s1144" style="position:absolute" from="1417,8197" to="10417,8197"/>
            <v:line id="_x0000_s1145" style="position:absolute" from="1417,8377" to="10417,8377"/>
            <v:line id="_x0000_s1146" style="position:absolute" from="10417,7777" to="10417,8344"/>
            <v:line id="_x0000_s1147" style="position:absolute" from="1417,7777" to="1417,8344"/>
            <w10:wrap side="left"/>
          </v:group>
        </w:pict>
      </w:r>
      <w:r>
        <w:rPr>
          <w:rFonts w:ascii="Hand writing Mutlu" w:hAnsi="Hand writing Mutlu" w:cs="Hand writing Mutlu"/>
          <w:i/>
          <w:iCs/>
          <w:outline/>
          <w:color w:val="800000"/>
          <w:sz w:val="76"/>
          <w:szCs w:val="76"/>
        </w:rPr>
        <w:t xml:space="preserve">A </w:t>
      </w:r>
    </w:p>
    <w:p w:rsidR="00106196" w:rsidRPr="007152E6" w:rsidRDefault="00106196" w:rsidP="007152E6">
      <w:pPr>
        <w:ind w:firstLine="708"/>
      </w:pPr>
      <w:hyperlink r:id="rId4" w:history="1">
        <w:r>
          <w:rPr>
            <w:rStyle w:val="Hyperlink"/>
            <w:rFonts w:ascii="Times New Roman" w:hAnsi="Times New Roman" w:cs="Times New Roman"/>
          </w:rPr>
          <w:t>www.sorubak.com</w:t>
        </w:r>
      </w:hyperlink>
    </w:p>
    <w:sectPr w:rsidR="00106196" w:rsidRPr="007152E6" w:rsidSect="006B36AD">
      <w:pgSz w:w="11906" w:h="16838"/>
      <w:pgMar w:top="1135" w:right="1417" w:bottom="127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and writing Mutl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36AD"/>
    <w:rsid w:val="000163F9"/>
    <w:rsid w:val="00031DAE"/>
    <w:rsid w:val="00094585"/>
    <w:rsid w:val="00106196"/>
    <w:rsid w:val="0027452C"/>
    <w:rsid w:val="00292DE8"/>
    <w:rsid w:val="0045150F"/>
    <w:rsid w:val="004E4B49"/>
    <w:rsid w:val="00606690"/>
    <w:rsid w:val="00687332"/>
    <w:rsid w:val="006B36AD"/>
    <w:rsid w:val="006B75CA"/>
    <w:rsid w:val="007152E6"/>
    <w:rsid w:val="00865C66"/>
    <w:rsid w:val="0089216E"/>
    <w:rsid w:val="009C2EF1"/>
    <w:rsid w:val="00A429A7"/>
    <w:rsid w:val="00B02135"/>
    <w:rsid w:val="00B77B3A"/>
    <w:rsid w:val="00B81A29"/>
    <w:rsid w:val="00BD3D58"/>
    <w:rsid w:val="00CB12AF"/>
    <w:rsid w:val="00D17A83"/>
    <w:rsid w:val="00EB1AE4"/>
    <w:rsid w:val="00EB6178"/>
    <w:rsid w:val="00F95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3F9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36AD"/>
    <w:pPr>
      <w:keepNext/>
      <w:spacing w:after="0" w:line="240" w:lineRule="auto"/>
      <w:jc w:val="center"/>
      <w:outlineLvl w:val="0"/>
    </w:pPr>
    <w:rPr>
      <w:rFonts w:ascii="Verdana" w:eastAsia="Times New Roman" w:hAnsi="Verdana" w:cs="Verdana"/>
      <w:b/>
      <w:bCs/>
      <w:color w:val="FF0000"/>
      <w:sz w:val="20"/>
      <w:szCs w:val="20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B36AD"/>
    <w:rPr>
      <w:rFonts w:ascii="Verdana" w:hAnsi="Verdana" w:cs="Verdana"/>
      <w:b/>
      <w:bCs/>
      <w:color w:val="FF0000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B77B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42</Words>
  <Characters>244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netel</dc:creator>
  <cp:keywords/>
  <dc:description/>
  <cp:lastModifiedBy>edanur</cp:lastModifiedBy>
  <cp:revision>5</cp:revision>
  <cp:lastPrinted>2009-10-15T11:11:00Z</cp:lastPrinted>
  <dcterms:created xsi:type="dcterms:W3CDTF">2008-10-07T20:11:00Z</dcterms:created>
  <dcterms:modified xsi:type="dcterms:W3CDTF">2013-07-21T12:38:00Z</dcterms:modified>
</cp:coreProperties>
</file>